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page" w:tblpX="2297" w:tblpY="56"/>
        <w:tblW w:w="84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68"/>
      </w:tblGrid>
      <w:tr w:rsidR="00C26419" w:rsidRPr="00430898" w14:paraId="51158EB6" w14:textId="77777777" w:rsidTr="00C26419">
        <w:tc>
          <w:tcPr>
            <w:tcW w:w="8468" w:type="dxa"/>
            <w:tcBorders>
              <w:lef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967DA" w14:textId="77777777" w:rsidR="00C26419" w:rsidRDefault="00ED1605" w:rsidP="00C41538">
            <w:pPr>
              <w:pStyle w:val="Standard"/>
              <w:ind w:left="11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Burmistrz Gminy Żmigród</w:t>
            </w:r>
          </w:p>
          <w:p w14:paraId="17B1DA02" w14:textId="77777777" w:rsidR="00C26419" w:rsidRDefault="00C26419" w:rsidP="00C41538">
            <w:pPr>
              <w:pStyle w:val="Standard"/>
              <w:ind w:left="11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Plac Wojska Polskiego 2-3</w:t>
            </w:r>
          </w:p>
          <w:p w14:paraId="1D0540F7" w14:textId="77777777" w:rsidR="00C26419" w:rsidRDefault="00C26419" w:rsidP="00C41538">
            <w:pPr>
              <w:pStyle w:val="Standard"/>
              <w:ind w:left="113"/>
              <w:rPr>
                <w:rFonts w:ascii="Calibri" w:hAnsi="Calibri" w:cs="Calibri"/>
                <w:sz w:val="22"/>
                <w:szCs w:val="22"/>
                <w:lang w:val="pt-PT"/>
              </w:rPr>
            </w:pPr>
            <w:r>
              <w:rPr>
                <w:rFonts w:ascii="Calibri" w:hAnsi="Calibri" w:cs="Calibri"/>
                <w:sz w:val="22"/>
                <w:szCs w:val="22"/>
                <w:lang w:val="pt-PT"/>
              </w:rPr>
              <w:t>55-140 Żmigród</w:t>
            </w:r>
          </w:p>
          <w:p w14:paraId="6D9A0D15" w14:textId="77777777" w:rsidR="00C26419" w:rsidRDefault="00C26419" w:rsidP="00C41538">
            <w:pPr>
              <w:pStyle w:val="Standard"/>
              <w:ind w:left="113"/>
              <w:rPr>
                <w:rFonts w:ascii="Calibri" w:hAnsi="Calibri" w:cs="Calibri"/>
                <w:sz w:val="22"/>
                <w:szCs w:val="22"/>
                <w:lang w:val="pt-PT"/>
              </w:rPr>
            </w:pPr>
            <w:r>
              <w:rPr>
                <w:rFonts w:ascii="Calibri" w:hAnsi="Calibri" w:cs="Calibri"/>
                <w:sz w:val="22"/>
                <w:szCs w:val="22"/>
                <w:lang w:val="pt-PT"/>
              </w:rPr>
              <w:t>tel. 71 385 30 50</w:t>
            </w:r>
          </w:p>
          <w:p w14:paraId="49F4D82A" w14:textId="77777777" w:rsidR="00C26419" w:rsidRDefault="00C26419" w:rsidP="00C41538">
            <w:pPr>
              <w:pStyle w:val="Standard"/>
              <w:ind w:left="113"/>
              <w:rPr>
                <w:rFonts w:ascii="Calibri" w:hAnsi="Calibri" w:cs="Calibri"/>
                <w:sz w:val="22"/>
                <w:szCs w:val="22"/>
                <w:lang w:val="pt-PT"/>
              </w:rPr>
            </w:pPr>
            <w:r>
              <w:rPr>
                <w:rFonts w:ascii="Calibri" w:hAnsi="Calibri" w:cs="Calibri"/>
                <w:sz w:val="22"/>
                <w:szCs w:val="22"/>
                <w:lang w:val="pt-PT"/>
              </w:rPr>
              <w:t xml:space="preserve">e-mail: </w:t>
            </w:r>
            <w:hyperlink r:id="rId7" w:history="1">
              <w:r>
                <w:rPr>
                  <w:rFonts w:ascii="Calibri" w:hAnsi="Calibri" w:cs="Calibri"/>
                  <w:color w:val="000000"/>
                  <w:sz w:val="22"/>
                  <w:szCs w:val="22"/>
                  <w:lang w:val="pt-PT"/>
                </w:rPr>
                <w:t>urzad@zmigrod.com.pl</w:t>
              </w:r>
            </w:hyperlink>
          </w:p>
        </w:tc>
      </w:tr>
    </w:tbl>
    <w:p w14:paraId="4310B296" w14:textId="1FFF4D46" w:rsidR="0034154E" w:rsidRPr="000609FC" w:rsidRDefault="000609FC" w:rsidP="0034154E">
      <w:pPr>
        <w:pStyle w:val="Standard"/>
        <w:tabs>
          <w:tab w:val="left" w:pos="6759"/>
        </w:tabs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45ACD695" wp14:editId="20442809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546100" cy="915035"/>
            <wp:effectExtent l="0" t="0" r="0" b="0"/>
            <wp:wrapSquare wrapText="bothSides"/>
            <wp:docPr id="3" name="grafik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a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402F" w:rsidRPr="00430898">
        <w:rPr>
          <w:rFonts w:ascii="Calibri" w:hAnsi="Calibri" w:cs="Calibri"/>
          <w:sz w:val="22"/>
          <w:szCs w:val="22"/>
        </w:rPr>
        <w:t xml:space="preserve">      </w:t>
      </w:r>
      <w:r w:rsidR="0034154E" w:rsidRPr="000609FC">
        <w:rPr>
          <w:rFonts w:ascii="Calibri" w:hAnsi="Calibri" w:cs="Calibri"/>
          <w:sz w:val="22"/>
          <w:szCs w:val="22"/>
        </w:rPr>
        <w:t xml:space="preserve">Żmigród, dnia </w:t>
      </w:r>
      <w:r>
        <w:rPr>
          <w:rFonts w:ascii="Calibri" w:hAnsi="Calibri" w:cs="Calibri"/>
          <w:sz w:val="22"/>
          <w:szCs w:val="22"/>
        </w:rPr>
        <w:t>3 sierpnia</w:t>
      </w:r>
      <w:r w:rsidR="001D6D3F" w:rsidRPr="000609FC">
        <w:rPr>
          <w:rFonts w:ascii="Calibri" w:hAnsi="Calibri" w:cs="Calibri"/>
          <w:sz w:val="22"/>
          <w:szCs w:val="22"/>
        </w:rPr>
        <w:t xml:space="preserve"> 2026 r.</w:t>
      </w:r>
    </w:p>
    <w:p w14:paraId="729FEF7E" w14:textId="7050FEA7" w:rsidR="0034154E" w:rsidRPr="000609FC" w:rsidRDefault="0034154E" w:rsidP="0034154E">
      <w:pPr>
        <w:pStyle w:val="Standard"/>
        <w:tabs>
          <w:tab w:val="left" w:pos="6759"/>
        </w:tabs>
        <w:rPr>
          <w:rFonts w:ascii="Calibri" w:hAnsi="Calibri" w:cs="Calibri"/>
        </w:rPr>
      </w:pPr>
      <w:r w:rsidRPr="000609FC">
        <w:rPr>
          <w:rFonts w:ascii="Calibri" w:hAnsi="Calibri" w:cs="Calibri"/>
          <w:sz w:val="22"/>
          <w:szCs w:val="22"/>
        </w:rPr>
        <w:t>AGN.6722.</w:t>
      </w:r>
      <w:r w:rsidR="006F3D69">
        <w:rPr>
          <w:rFonts w:ascii="Calibri" w:hAnsi="Calibri" w:cs="Calibri"/>
          <w:sz w:val="22"/>
          <w:szCs w:val="22"/>
        </w:rPr>
        <w:t>12</w:t>
      </w:r>
      <w:r w:rsidRPr="000609FC">
        <w:rPr>
          <w:rFonts w:ascii="Calibri" w:hAnsi="Calibri" w:cs="Calibri"/>
          <w:sz w:val="22"/>
          <w:szCs w:val="22"/>
        </w:rPr>
        <w:t>.202</w:t>
      </w:r>
      <w:r w:rsidR="00E60969">
        <w:rPr>
          <w:rFonts w:ascii="Calibri" w:hAnsi="Calibri" w:cs="Calibri"/>
          <w:sz w:val="22"/>
          <w:szCs w:val="22"/>
        </w:rPr>
        <w:t>5</w:t>
      </w:r>
    </w:p>
    <w:p w14:paraId="7CB3AE27" w14:textId="77777777" w:rsidR="00ED1605" w:rsidRPr="000609FC" w:rsidRDefault="00ED1605" w:rsidP="0034154E">
      <w:pPr>
        <w:pStyle w:val="Standard"/>
        <w:tabs>
          <w:tab w:val="left" w:pos="6759"/>
        </w:tabs>
        <w:jc w:val="right"/>
        <w:rPr>
          <w:rFonts w:ascii="Calibri" w:hAnsi="Calibri" w:cs="Calibri"/>
          <w:sz w:val="22"/>
          <w:szCs w:val="22"/>
        </w:rPr>
      </w:pPr>
    </w:p>
    <w:p w14:paraId="517F6C79" w14:textId="77777777" w:rsidR="000609FC" w:rsidRPr="000609FC" w:rsidRDefault="000609FC" w:rsidP="000609FC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40" w:lineRule="auto"/>
        <w:ind w:left="4956"/>
        <w:rPr>
          <w:b/>
          <w:bCs/>
        </w:rPr>
      </w:pPr>
      <w:r w:rsidRPr="000609FC">
        <w:rPr>
          <w:b/>
          <w:bCs/>
        </w:rPr>
        <w:t xml:space="preserve">Dolnośląski Wojewódzki Konserwator Zabytków </w:t>
      </w:r>
    </w:p>
    <w:p w14:paraId="424DCEF4" w14:textId="77777777" w:rsidR="000609FC" w:rsidRPr="000609FC" w:rsidRDefault="000609FC" w:rsidP="000609FC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40" w:lineRule="auto"/>
        <w:ind w:left="4956"/>
        <w:rPr>
          <w:b/>
          <w:bCs/>
        </w:rPr>
      </w:pPr>
      <w:r w:rsidRPr="000609FC">
        <w:rPr>
          <w:b/>
          <w:bCs/>
        </w:rPr>
        <w:t>we Wrocławiu</w:t>
      </w:r>
    </w:p>
    <w:p w14:paraId="682DE973" w14:textId="77777777" w:rsidR="000609FC" w:rsidRPr="000609FC" w:rsidRDefault="000609FC" w:rsidP="000609FC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40" w:lineRule="auto"/>
        <w:ind w:left="4956"/>
        <w:rPr>
          <w:b/>
          <w:bCs/>
        </w:rPr>
      </w:pPr>
      <w:r w:rsidRPr="000609FC">
        <w:rPr>
          <w:b/>
          <w:bCs/>
        </w:rPr>
        <w:t>ul. Władysława Łokietka 11</w:t>
      </w:r>
    </w:p>
    <w:p w14:paraId="142D1844" w14:textId="35250497" w:rsidR="00C41538" w:rsidRPr="000609FC" w:rsidRDefault="000609FC" w:rsidP="000609FC">
      <w:pPr>
        <w:widowControl w:val="0"/>
        <w:tabs>
          <w:tab w:val="left" w:pos="7200"/>
        </w:tabs>
        <w:autoSpaceDE w:val="0"/>
        <w:autoSpaceDN w:val="0"/>
        <w:adjustRightInd w:val="0"/>
        <w:spacing w:after="0" w:line="240" w:lineRule="auto"/>
        <w:ind w:left="4956"/>
        <w:rPr>
          <w:rFonts w:cs="Calibri"/>
          <w:b/>
          <w:bCs/>
          <w:u w:val="single"/>
        </w:rPr>
      </w:pPr>
      <w:r w:rsidRPr="000609FC">
        <w:rPr>
          <w:b/>
          <w:bCs/>
        </w:rPr>
        <w:t>50-243 Wrocław</w:t>
      </w:r>
    </w:p>
    <w:p w14:paraId="21089331" w14:textId="77777777" w:rsidR="00C41538" w:rsidRDefault="00C41538" w:rsidP="00876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D7617C7" w14:textId="43B430B0" w:rsidR="00430898" w:rsidRDefault="00430898" w:rsidP="00430898">
      <w:pPr>
        <w:pStyle w:val="Tekstpodstawowy"/>
        <w:spacing w:after="0"/>
        <w:ind w:firstLine="708"/>
        <w:jc w:val="both"/>
      </w:pPr>
      <w:r>
        <w:t xml:space="preserve">Burmistrz Gminy Żmigród działając w oparciu  o art. 17 pkt 6 ustawy z dnia 27 marca 2003 r. </w:t>
      </w:r>
      <w:r>
        <w:br/>
        <w:t xml:space="preserve">o planowaniu i zagospodarowaniu przestrzennym (Dz. U. z 2026 r. poz. 538) </w:t>
      </w:r>
      <w:r w:rsidR="006F3D69">
        <w:rPr>
          <w:rFonts w:eastAsia="Times New Roman"/>
          <w:bCs/>
        </w:rPr>
        <w:t xml:space="preserve">oraz realizując uchwałę Rady Miejskiej w Żmigrodzie 0007.XI.96.2025 z dnia 29 stycznia 2025 r. w sprawie przystąpienia do sporządzenia miejscowego planu zagospodarowania przestrzennego dla części obrębu Łapczyce- Kliszkowice Małe </w:t>
      </w:r>
      <w:r w:rsidR="006F3D69" w:rsidRPr="0040736B">
        <w:rPr>
          <w:rFonts w:eastAsia="Times New Roman"/>
          <w:bCs/>
        </w:rPr>
        <w:t>zmienioną uchwałą Nr 0007.XV.1</w:t>
      </w:r>
      <w:r w:rsidR="006F3D69">
        <w:rPr>
          <w:rFonts w:eastAsia="Times New Roman"/>
          <w:bCs/>
        </w:rPr>
        <w:t>26</w:t>
      </w:r>
      <w:r w:rsidR="006F3D69" w:rsidRPr="0040736B">
        <w:rPr>
          <w:rFonts w:eastAsia="Times New Roman"/>
          <w:bCs/>
        </w:rPr>
        <w:t xml:space="preserve">.2025 Rady Miejskiej w Żmigrodzie z dnia </w:t>
      </w:r>
      <w:r w:rsidR="006F3D69">
        <w:rPr>
          <w:rFonts w:eastAsia="Times New Roman"/>
          <w:bCs/>
        </w:rPr>
        <w:t>14 maja</w:t>
      </w:r>
      <w:r w:rsidR="006F3D69" w:rsidRPr="0040736B">
        <w:rPr>
          <w:rFonts w:eastAsia="Times New Roman"/>
          <w:bCs/>
        </w:rPr>
        <w:t xml:space="preserve"> 2025 r.,</w:t>
      </w:r>
      <w:r w:rsidR="006F3D69">
        <w:rPr>
          <w:rFonts w:eastAsia="Times New Roman"/>
          <w:bCs/>
        </w:rPr>
        <w:t xml:space="preserve"> przedkłada </w:t>
      </w:r>
      <w:r w:rsidR="006F3D69">
        <w:rPr>
          <w:rFonts w:eastAsia="Times New Roman"/>
          <w:bCs/>
          <w:u w:val="single"/>
        </w:rPr>
        <w:t>projekt miejscowego planu zagospodarowania przestrzennego dla części obrębu Łapczyce -Kliszkowice Małe</w:t>
      </w:r>
      <w:r w:rsidR="006F3D69" w:rsidRPr="00781E22">
        <w:rPr>
          <w:rFonts w:eastAsia="Times New Roman"/>
          <w:bCs/>
        </w:rPr>
        <w:t xml:space="preserve"> </w:t>
      </w:r>
      <w:r w:rsidRPr="000609FC">
        <w:rPr>
          <w:rFonts w:eastAsia="Times New Roman"/>
          <w:b/>
        </w:rPr>
        <w:t>z prośbą o uzgodnienie</w:t>
      </w:r>
      <w:r>
        <w:rPr>
          <w:rFonts w:eastAsia="Times New Roman"/>
          <w:b/>
        </w:rPr>
        <w:t>.</w:t>
      </w:r>
    </w:p>
    <w:p w14:paraId="567AF24D" w14:textId="77777777" w:rsidR="00430898" w:rsidRDefault="00430898" w:rsidP="004308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45AE58FA" w14:textId="77777777" w:rsidR="00430898" w:rsidRDefault="00430898" w:rsidP="00430898">
      <w:pPr>
        <w:ind w:firstLine="708"/>
        <w:jc w:val="both"/>
        <w:rPr>
          <w:rFonts w:cs="Calibri"/>
        </w:rPr>
      </w:pPr>
      <w:r>
        <w:rPr>
          <w:rFonts w:cs="Calibri"/>
        </w:rPr>
        <w:t>Proszę o przedstawienie uzgodnienia/opinii w terminie 14 dni od dnia otrzymania w/w projektu.</w:t>
      </w:r>
    </w:p>
    <w:p w14:paraId="4C9842F7" w14:textId="60454D9D" w:rsidR="00430898" w:rsidRDefault="00430898" w:rsidP="00430898">
      <w:pPr>
        <w:spacing w:line="276" w:lineRule="auto"/>
        <w:ind w:firstLine="708"/>
        <w:jc w:val="both"/>
      </w:pPr>
      <w:r>
        <w:rPr>
          <w:rFonts w:cs="Calibri"/>
        </w:rPr>
        <w:t xml:space="preserve">Uprzejmie informuję, że projekt planu miejscowego wraz z uzasadnieniem i prognozą oddziaływania na środowisko udostępniony jest pod adresem strony internetowej: </w:t>
      </w:r>
      <w:hyperlink r:id="rId9" w:history="1">
        <w:r w:rsidR="006F3D69" w:rsidRPr="00F029C7">
          <w:rPr>
            <w:rStyle w:val="Hipercze"/>
          </w:rPr>
          <w:t>http://zmigrod.ibip.wroc.pl/public/?id=223788</w:t>
        </w:r>
      </w:hyperlink>
    </w:p>
    <w:p w14:paraId="476078CF" w14:textId="77777777" w:rsidR="006F3D69" w:rsidRDefault="006F3D69" w:rsidP="00430898">
      <w:pPr>
        <w:spacing w:line="276" w:lineRule="auto"/>
        <w:ind w:firstLine="708"/>
        <w:jc w:val="both"/>
      </w:pPr>
    </w:p>
    <w:p w14:paraId="06C8F7F3" w14:textId="77777777" w:rsidR="00582142" w:rsidRDefault="00582142" w:rsidP="00430898">
      <w:pPr>
        <w:spacing w:line="276" w:lineRule="auto"/>
        <w:ind w:firstLine="708"/>
        <w:jc w:val="both"/>
      </w:pPr>
    </w:p>
    <w:p w14:paraId="461196BB" w14:textId="77777777" w:rsidR="00430898" w:rsidRDefault="00430898" w:rsidP="00430898">
      <w:pPr>
        <w:spacing w:line="276" w:lineRule="auto"/>
        <w:ind w:firstLine="708"/>
        <w:jc w:val="both"/>
        <w:rPr>
          <w:rFonts w:cs="Calibri"/>
        </w:rPr>
      </w:pPr>
    </w:p>
    <w:p w14:paraId="084DD6E6" w14:textId="77777777" w:rsidR="00430898" w:rsidRPr="00EF209A" w:rsidRDefault="00430898" w:rsidP="00430898">
      <w:pPr>
        <w:spacing w:line="276" w:lineRule="auto"/>
        <w:ind w:firstLine="708"/>
        <w:jc w:val="both"/>
        <w:rPr>
          <w:rFonts w:eastAsia="Times New Roman" w:cs="Calibri"/>
          <w:bCs/>
          <w:spacing w:val="-4"/>
          <w:lang w:eastAsia="ar-SA"/>
        </w:rPr>
      </w:pPr>
    </w:p>
    <w:p w14:paraId="7D7E2067" w14:textId="77777777" w:rsidR="00996F99" w:rsidRDefault="00996F99" w:rsidP="00996F9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AAE159D" w14:textId="77777777" w:rsidR="00996F99" w:rsidRPr="00EF209A" w:rsidRDefault="00996F99" w:rsidP="00996F99">
      <w:pPr>
        <w:spacing w:line="276" w:lineRule="auto"/>
        <w:ind w:firstLine="708"/>
        <w:jc w:val="both"/>
        <w:rPr>
          <w:rFonts w:eastAsia="Times New Roman" w:cs="Calibri"/>
          <w:bCs/>
          <w:spacing w:val="-4"/>
          <w:lang w:eastAsia="ar-SA"/>
        </w:rPr>
      </w:pPr>
    </w:p>
    <w:p w14:paraId="33800E2A" w14:textId="77777777" w:rsidR="001D6D3F" w:rsidRDefault="001D6D3F" w:rsidP="001D6D3F">
      <w:pPr>
        <w:pStyle w:val="Tekstpodstawowy"/>
        <w:spacing w:after="0" w:line="240" w:lineRule="auto"/>
        <w:ind w:left="6372"/>
      </w:pPr>
      <w:r>
        <w:t>Burmistrza Gminy Żmigród</w:t>
      </w:r>
    </w:p>
    <w:p w14:paraId="52AC2AD6" w14:textId="77777777" w:rsidR="00834823" w:rsidRDefault="00834823" w:rsidP="00834823">
      <w:pPr>
        <w:spacing w:after="0" w:line="240" w:lineRule="auto"/>
        <w:jc w:val="both"/>
        <w:rPr>
          <w:rFonts w:cs="Calibri"/>
          <w:bCs/>
        </w:rPr>
      </w:pPr>
    </w:p>
    <w:p w14:paraId="31F43BD2" w14:textId="77777777" w:rsidR="001D6D3F" w:rsidRDefault="001D6D3F" w:rsidP="00834823">
      <w:pPr>
        <w:spacing w:after="0" w:line="240" w:lineRule="auto"/>
        <w:jc w:val="both"/>
        <w:rPr>
          <w:rFonts w:cs="Calibri"/>
          <w:bCs/>
        </w:rPr>
      </w:pPr>
    </w:p>
    <w:p w14:paraId="01A7A63C" w14:textId="77777777" w:rsidR="001D6D3F" w:rsidRDefault="001D6D3F" w:rsidP="00834823">
      <w:pPr>
        <w:spacing w:after="0" w:line="240" w:lineRule="auto"/>
        <w:jc w:val="both"/>
        <w:rPr>
          <w:rFonts w:cs="Calibri"/>
          <w:bCs/>
        </w:rPr>
      </w:pPr>
    </w:p>
    <w:p w14:paraId="17A0EF17" w14:textId="77777777" w:rsidR="001D6D3F" w:rsidRDefault="001D6D3F" w:rsidP="00834823">
      <w:pPr>
        <w:spacing w:after="0" w:line="240" w:lineRule="auto"/>
        <w:jc w:val="both"/>
        <w:rPr>
          <w:rFonts w:cs="Calibri"/>
          <w:bCs/>
        </w:rPr>
      </w:pPr>
    </w:p>
    <w:p w14:paraId="14010E0A" w14:textId="77777777" w:rsidR="001D6D3F" w:rsidRDefault="001D6D3F" w:rsidP="00834823">
      <w:pPr>
        <w:spacing w:after="0" w:line="240" w:lineRule="auto"/>
        <w:jc w:val="both"/>
        <w:rPr>
          <w:rFonts w:cs="Calibri"/>
          <w:bCs/>
        </w:rPr>
      </w:pPr>
    </w:p>
    <w:p w14:paraId="07845BF5" w14:textId="77777777" w:rsidR="001D6D3F" w:rsidRDefault="001D6D3F" w:rsidP="00834823">
      <w:pPr>
        <w:spacing w:after="0" w:line="240" w:lineRule="auto"/>
        <w:jc w:val="both"/>
        <w:rPr>
          <w:rFonts w:cs="Calibri"/>
          <w:bCs/>
        </w:rPr>
      </w:pPr>
    </w:p>
    <w:p w14:paraId="7BC87851" w14:textId="77777777" w:rsidR="001D6D3F" w:rsidRDefault="001D6D3F" w:rsidP="00834823">
      <w:pPr>
        <w:spacing w:after="0" w:line="240" w:lineRule="auto"/>
        <w:jc w:val="both"/>
        <w:rPr>
          <w:rFonts w:cs="Calibri"/>
          <w:bCs/>
        </w:rPr>
      </w:pPr>
    </w:p>
    <w:p w14:paraId="54BCA75C" w14:textId="77777777" w:rsidR="001D6D3F" w:rsidRDefault="001D6D3F" w:rsidP="00834823">
      <w:pPr>
        <w:spacing w:after="0" w:line="240" w:lineRule="auto"/>
        <w:jc w:val="both"/>
        <w:rPr>
          <w:rFonts w:cs="Calibri"/>
          <w:bCs/>
        </w:rPr>
      </w:pPr>
    </w:p>
    <w:p w14:paraId="5E862B21" w14:textId="77777777" w:rsidR="001D6D3F" w:rsidRPr="001D6D3F" w:rsidRDefault="001D6D3F" w:rsidP="001D6D3F">
      <w:pPr>
        <w:spacing w:after="0" w:line="240" w:lineRule="auto"/>
        <w:jc w:val="both"/>
        <w:rPr>
          <w:rFonts w:cs="Calibri"/>
          <w:bCs/>
        </w:rPr>
      </w:pPr>
    </w:p>
    <w:p w14:paraId="5C3175EA" w14:textId="77777777" w:rsidR="001D6D3F" w:rsidRPr="001D6D3F" w:rsidRDefault="001D6D3F" w:rsidP="001D6D3F">
      <w:pPr>
        <w:spacing w:after="0" w:line="240" w:lineRule="auto"/>
        <w:jc w:val="both"/>
        <w:rPr>
          <w:rFonts w:cs="Calibri"/>
          <w:bCs/>
        </w:rPr>
      </w:pPr>
    </w:p>
    <w:p w14:paraId="7085858B" w14:textId="77777777" w:rsidR="001D6D3F" w:rsidRPr="001D6D3F" w:rsidRDefault="001D6D3F" w:rsidP="001D6D3F">
      <w:pPr>
        <w:spacing w:after="0" w:line="240" w:lineRule="auto"/>
        <w:jc w:val="both"/>
        <w:rPr>
          <w:rFonts w:cs="Calibri"/>
          <w:bCs/>
        </w:rPr>
      </w:pPr>
    </w:p>
    <w:p w14:paraId="3B0CA351" w14:textId="77777777" w:rsidR="001D6D3F" w:rsidRPr="001D6D3F" w:rsidRDefault="001D6D3F" w:rsidP="001D6D3F">
      <w:pPr>
        <w:keepLines/>
        <w:spacing w:after="0" w:line="240" w:lineRule="auto"/>
        <w:rPr>
          <w:rFonts w:cs="Calibri"/>
          <w:sz w:val="20"/>
          <w:szCs w:val="20"/>
        </w:rPr>
      </w:pPr>
    </w:p>
    <w:p w14:paraId="6EE21E02" w14:textId="5278331E" w:rsidR="001D6D3F" w:rsidRPr="001D6D3F" w:rsidRDefault="000609FC" w:rsidP="001D6D3F">
      <w:pPr>
        <w:pStyle w:val="Standard"/>
        <w:tabs>
          <w:tab w:val="left" w:pos="6759"/>
        </w:tabs>
        <w:ind w:firstLine="57"/>
        <w:rPr>
          <w:rFonts w:ascii="Calibri" w:hAnsi="Calibri" w:cs="Calibri"/>
          <w:color w:val="000000"/>
          <w:sz w:val="20"/>
          <w:szCs w:val="20"/>
        </w:rPr>
      </w:pPr>
      <w:r w:rsidRPr="001D6D3F">
        <w:rPr>
          <w:rFonts w:ascii="Calibri" w:hAnsi="Calibri" w:cs="Calibri"/>
          <w:noProof/>
          <w:sz w:val="20"/>
          <w:szCs w:val="20"/>
        </w:rPr>
        <mc:AlternateContent>
          <mc:Choice Requires="wps">
            <w:drawing>
              <wp:anchor distT="0" distB="0" distL="114299" distR="114299" simplePos="0" relativeHeight="251658240" behindDoc="0" locked="0" layoutInCell="1" allowOverlap="1" wp14:anchorId="12B0EAB2" wp14:editId="3A405E8E">
                <wp:simplePos x="0" y="0"/>
                <wp:positionH relativeFrom="column">
                  <wp:posOffset>-100966</wp:posOffset>
                </wp:positionH>
                <wp:positionV relativeFrom="paragraph">
                  <wp:posOffset>33655</wp:posOffset>
                </wp:positionV>
                <wp:extent cx="0" cy="443230"/>
                <wp:effectExtent l="0" t="0" r="19050" b="13970"/>
                <wp:wrapNone/>
                <wp:docPr id="4" name="Łącznik prost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4323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E61998" id="Łącznik prosty 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7.95pt,2.65pt" to="-7.95pt,3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" strokecolor="windowText">
                <v:stroke joinstyle="miter"/>
                <o:lock v:ext="edit" shapetype="f"/>
              </v:line>
            </w:pict>
          </mc:Fallback>
        </mc:AlternateContent>
      </w:r>
      <w:r w:rsidR="001D6D3F" w:rsidRPr="001D6D3F">
        <w:rPr>
          <w:rFonts w:ascii="Calibri" w:hAnsi="Calibri" w:cs="Calibri"/>
          <w:color w:val="000000"/>
          <w:sz w:val="20"/>
          <w:szCs w:val="20"/>
        </w:rPr>
        <w:t>Sprawę prowadzi: Monika Sitek</w:t>
      </w:r>
    </w:p>
    <w:p w14:paraId="73A62CC8" w14:textId="77777777" w:rsidR="001D6D3F" w:rsidRPr="001D6D3F" w:rsidRDefault="001D6D3F" w:rsidP="001D6D3F">
      <w:pPr>
        <w:pStyle w:val="Standard"/>
        <w:tabs>
          <w:tab w:val="left" w:pos="6759"/>
        </w:tabs>
        <w:ind w:firstLine="57"/>
        <w:rPr>
          <w:rFonts w:ascii="Calibri" w:hAnsi="Calibri" w:cs="Calibri"/>
          <w:color w:val="000000"/>
          <w:sz w:val="20"/>
          <w:szCs w:val="20"/>
        </w:rPr>
      </w:pPr>
      <w:r w:rsidRPr="001D6D3F">
        <w:rPr>
          <w:rFonts w:ascii="Calibri" w:hAnsi="Calibri" w:cs="Calibri"/>
          <w:color w:val="000000"/>
          <w:sz w:val="20"/>
          <w:szCs w:val="20"/>
        </w:rPr>
        <w:t>Referat Architektury i Gospodarki Nieruchomościami</w:t>
      </w:r>
    </w:p>
    <w:p w14:paraId="4910F0D0" w14:textId="77777777" w:rsidR="001D6D3F" w:rsidRPr="00430898" w:rsidRDefault="001D6D3F" w:rsidP="001D6D3F">
      <w:pPr>
        <w:pStyle w:val="Standard"/>
        <w:tabs>
          <w:tab w:val="left" w:pos="6759"/>
        </w:tabs>
        <w:ind w:firstLine="57"/>
        <w:rPr>
          <w:rFonts w:ascii="Calibri" w:hAnsi="Calibri" w:cs="Calibri"/>
          <w:sz w:val="20"/>
          <w:szCs w:val="20"/>
        </w:rPr>
      </w:pPr>
      <w:r w:rsidRPr="00430898">
        <w:rPr>
          <w:rFonts w:ascii="Calibri" w:hAnsi="Calibri" w:cs="Calibri"/>
          <w:color w:val="000000"/>
          <w:sz w:val="20"/>
          <w:szCs w:val="20"/>
        </w:rPr>
        <w:t xml:space="preserve">e-mail: </w:t>
      </w:r>
      <w:r w:rsidR="00996F99" w:rsidRPr="00430898">
        <w:rPr>
          <w:rFonts w:ascii="Calibri" w:hAnsi="Calibri" w:cs="Calibri"/>
          <w:color w:val="000000"/>
          <w:sz w:val="20"/>
          <w:szCs w:val="20"/>
        </w:rPr>
        <w:t>m.sitek</w:t>
      </w:r>
      <w:r w:rsidRPr="00430898">
        <w:rPr>
          <w:rFonts w:ascii="Calibri" w:hAnsi="Calibri" w:cs="Calibri"/>
          <w:color w:val="000000"/>
          <w:sz w:val="20"/>
          <w:szCs w:val="20"/>
        </w:rPr>
        <w:t>@zmigrod.com.pl, tel.: 71 385 30 57 w. 19</w:t>
      </w:r>
    </w:p>
    <w:p w14:paraId="29F334A7" w14:textId="77777777" w:rsidR="001D6D3F" w:rsidRPr="00430898" w:rsidRDefault="001D6D3F" w:rsidP="00834823">
      <w:pPr>
        <w:spacing w:after="0" w:line="240" w:lineRule="auto"/>
        <w:jc w:val="both"/>
        <w:rPr>
          <w:rFonts w:cs="Calibri"/>
          <w:bCs/>
        </w:rPr>
      </w:pPr>
    </w:p>
    <w:sectPr w:rsidR="001D6D3F" w:rsidRPr="00430898" w:rsidSect="006F3D6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1133" w:bottom="851" w:left="1134" w:header="720" w:footer="4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65BC0" w14:textId="77777777" w:rsidR="00974E96" w:rsidRDefault="00974E96">
      <w:pPr>
        <w:spacing w:after="0" w:line="240" w:lineRule="auto"/>
      </w:pPr>
      <w:r>
        <w:separator/>
      </w:r>
    </w:p>
  </w:endnote>
  <w:endnote w:type="continuationSeparator" w:id="0">
    <w:p w14:paraId="474FDD68" w14:textId="77777777" w:rsidR="00974E96" w:rsidRDefault="00974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roxima Nova Medium">
    <w:altName w:val="Arial"/>
    <w:charset w:val="EE"/>
    <w:family w:val="moder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B539" w14:textId="77777777" w:rsidR="0066402F" w:rsidRDefault="006640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8568D" w14:textId="77777777" w:rsidR="00C26419" w:rsidRPr="00C26419" w:rsidRDefault="00C26419" w:rsidP="00C26419">
    <w:pPr>
      <w:pStyle w:val="Standard"/>
      <w:suppressLineNumbers/>
      <w:tabs>
        <w:tab w:val="left" w:pos="6759"/>
      </w:tabs>
      <w:rPr>
        <w:rFonts w:ascii="Proxima Nova Medium" w:hAnsi="Proxima Nova Medium" w:hint="eastAsia"/>
        <w:color w:val="000000"/>
        <w:sz w:val="22"/>
        <w:shd w:val="clear" w:color="auto" w:fill="1C1C1C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44CBB" w14:textId="77777777" w:rsidR="0066402F" w:rsidRDefault="006640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5DDF7" w14:textId="77777777" w:rsidR="00974E96" w:rsidRDefault="00974E96">
      <w:pPr>
        <w:spacing w:after="0" w:line="240" w:lineRule="auto"/>
      </w:pPr>
      <w:r>
        <w:separator/>
      </w:r>
    </w:p>
  </w:footnote>
  <w:footnote w:type="continuationSeparator" w:id="0">
    <w:p w14:paraId="1809742F" w14:textId="77777777" w:rsidR="00974E96" w:rsidRDefault="00974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79274" w14:textId="77777777" w:rsidR="0066402F" w:rsidRDefault="006640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A623" w14:textId="77777777" w:rsidR="0066402F" w:rsidRDefault="0066402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35E76" w14:textId="77777777" w:rsidR="0066402F" w:rsidRDefault="006640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F3C7F32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C6E0686"/>
    <w:multiLevelType w:val="hybridMultilevel"/>
    <w:tmpl w:val="3EF230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F426FF"/>
    <w:multiLevelType w:val="multilevel"/>
    <w:tmpl w:val="69BA964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2B568F1"/>
    <w:multiLevelType w:val="hybridMultilevel"/>
    <w:tmpl w:val="6D304D54"/>
    <w:lvl w:ilvl="0" w:tplc="D16A90E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9429A5"/>
    <w:multiLevelType w:val="hybridMultilevel"/>
    <w:tmpl w:val="506815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1B5EFA"/>
    <w:multiLevelType w:val="hybridMultilevel"/>
    <w:tmpl w:val="506815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BA0822"/>
    <w:multiLevelType w:val="hybridMultilevel"/>
    <w:tmpl w:val="80BC21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D36EA5"/>
    <w:multiLevelType w:val="hybridMultilevel"/>
    <w:tmpl w:val="506815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503953"/>
    <w:multiLevelType w:val="hybridMultilevel"/>
    <w:tmpl w:val="97B46C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B0407E">
      <w:start w:val="1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F6787"/>
    <w:multiLevelType w:val="hybridMultilevel"/>
    <w:tmpl w:val="DFA07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3471EE"/>
    <w:multiLevelType w:val="hybridMultilevel"/>
    <w:tmpl w:val="F7205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6F9916AA"/>
    <w:multiLevelType w:val="hybridMultilevel"/>
    <w:tmpl w:val="7AF44E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6D4E4E"/>
    <w:multiLevelType w:val="hybridMultilevel"/>
    <w:tmpl w:val="B694F1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750055"/>
    <w:multiLevelType w:val="multilevel"/>
    <w:tmpl w:val="B7A83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9952EA"/>
    <w:multiLevelType w:val="hybridMultilevel"/>
    <w:tmpl w:val="480EA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707507"/>
    <w:multiLevelType w:val="hybridMultilevel"/>
    <w:tmpl w:val="80BC21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4985870">
    <w:abstractNumId w:val="1"/>
  </w:num>
  <w:num w:numId="2" w16cid:durableId="1795055491">
    <w:abstractNumId w:val="3"/>
  </w:num>
  <w:num w:numId="3" w16cid:durableId="1802577084">
    <w:abstractNumId w:val="11"/>
  </w:num>
  <w:num w:numId="4" w16cid:durableId="1754163198">
    <w:abstractNumId w:val="14"/>
  </w:num>
  <w:num w:numId="5" w16cid:durableId="1508522534">
    <w:abstractNumId w:val="12"/>
  </w:num>
  <w:num w:numId="6" w16cid:durableId="343169615">
    <w:abstractNumId w:val="4"/>
  </w:num>
  <w:num w:numId="7" w16cid:durableId="1308319436">
    <w:abstractNumId w:val="5"/>
  </w:num>
  <w:num w:numId="8" w16cid:durableId="2629545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8152349">
    <w:abstractNumId w:val="6"/>
  </w:num>
  <w:num w:numId="10" w16cid:durableId="168952220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" w16cid:durableId="786584577">
    <w:abstractNumId w:val="10"/>
  </w:num>
  <w:num w:numId="12" w16cid:durableId="2116975419">
    <w:abstractNumId w:val="8"/>
  </w:num>
  <w:num w:numId="13" w16cid:durableId="1554854718">
    <w:abstractNumId w:val="7"/>
  </w:num>
  <w:num w:numId="14" w16cid:durableId="160708294">
    <w:abstractNumId w:val="15"/>
  </w:num>
  <w:num w:numId="15" w16cid:durableId="434711252">
    <w:abstractNumId w:val="15"/>
  </w:num>
  <w:num w:numId="16" w16cid:durableId="909660416">
    <w:abstractNumId w:val="9"/>
  </w:num>
  <w:num w:numId="17" w16cid:durableId="1104375610">
    <w:abstractNumId w:val="2"/>
  </w:num>
  <w:num w:numId="18" w16cid:durableId="14319257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9FC"/>
    <w:rsid w:val="000215DA"/>
    <w:rsid w:val="000609FC"/>
    <w:rsid w:val="000735CD"/>
    <w:rsid w:val="00093F53"/>
    <w:rsid w:val="000A3591"/>
    <w:rsid w:val="000C6538"/>
    <w:rsid w:val="000D483C"/>
    <w:rsid w:val="00104BCA"/>
    <w:rsid w:val="0011255A"/>
    <w:rsid w:val="00115161"/>
    <w:rsid w:val="00115461"/>
    <w:rsid w:val="001354A6"/>
    <w:rsid w:val="00182AE2"/>
    <w:rsid w:val="001C6FE7"/>
    <w:rsid w:val="001D6D3F"/>
    <w:rsid w:val="0022176B"/>
    <w:rsid w:val="0022272A"/>
    <w:rsid w:val="00232870"/>
    <w:rsid w:val="002C061C"/>
    <w:rsid w:val="002C2623"/>
    <w:rsid w:val="002F483D"/>
    <w:rsid w:val="002F6096"/>
    <w:rsid w:val="0030697F"/>
    <w:rsid w:val="00327257"/>
    <w:rsid w:val="0034154E"/>
    <w:rsid w:val="00346D08"/>
    <w:rsid w:val="003D4EE0"/>
    <w:rsid w:val="003E520C"/>
    <w:rsid w:val="00430779"/>
    <w:rsid w:val="00430898"/>
    <w:rsid w:val="004C39DF"/>
    <w:rsid w:val="004F6A71"/>
    <w:rsid w:val="005070BD"/>
    <w:rsid w:val="00533ACF"/>
    <w:rsid w:val="00544449"/>
    <w:rsid w:val="00574A18"/>
    <w:rsid w:val="0057569C"/>
    <w:rsid w:val="00582142"/>
    <w:rsid w:val="00595983"/>
    <w:rsid w:val="00596034"/>
    <w:rsid w:val="005B7ED3"/>
    <w:rsid w:val="00614FDD"/>
    <w:rsid w:val="00630C7E"/>
    <w:rsid w:val="00654733"/>
    <w:rsid w:val="0066402F"/>
    <w:rsid w:val="00671552"/>
    <w:rsid w:val="006959F3"/>
    <w:rsid w:val="006C36AC"/>
    <w:rsid w:val="006D7BDA"/>
    <w:rsid w:val="006F3D69"/>
    <w:rsid w:val="0072684A"/>
    <w:rsid w:val="00727F15"/>
    <w:rsid w:val="0077592F"/>
    <w:rsid w:val="00781E22"/>
    <w:rsid w:val="007C1FA4"/>
    <w:rsid w:val="007F0DD0"/>
    <w:rsid w:val="007F4F00"/>
    <w:rsid w:val="00812E4E"/>
    <w:rsid w:val="00834823"/>
    <w:rsid w:val="008760C2"/>
    <w:rsid w:val="008E2750"/>
    <w:rsid w:val="00915F26"/>
    <w:rsid w:val="00927EDA"/>
    <w:rsid w:val="00974B91"/>
    <w:rsid w:val="00974E96"/>
    <w:rsid w:val="00996F99"/>
    <w:rsid w:val="00997783"/>
    <w:rsid w:val="00A01F77"/>
    <w:rsid w:val="00A85F02"/>
    <w:rsid w:val="00A95085"/>
    <w:rsid w:val="00B45EA7"/>
    <w:rsid w:val="00B65CF0"/>
    <w:rsid w:val="00BA6E42"/>
    <w:rsid w:val="00BB7665"/>
    <w:rsid w:val="00BF4A6B"/>
    <w:rsid w:val="00C070A7"/>
    <w:rsid w:val="00C26419"/>
    <w:rsid w:val="00C41538"/>
    <w:rsid w:val="00C555F9"/>
    <w:rsid w:val="00C5563F"/>
    <w:rsid w:val="00CC1C63"/>
    <w:rsid w:val="00CC28ED"/>
    <w:rsid w:val="00CE4103"/>
    <w:rsid w:val="00D0452D"/>
    <w:rsid w:val="00DA29D1"/>
    <w:rsid w:val="00DA3847"/>
    <w:rsid w:val="00DD0EE9"/>
    <w:rsid w:val="00DF64F7"/>
    <w:rsid w:val="00DF71BF"/>
    <w:rsid w:val="00E5227C"/>
    <w:rsid w:val="00E53482"/>
    <w:rsid w:val="00E607EF"/>
    <w:rsid w:val="00E60969"/>
    <w:rsid w:val="00E764BE"/>
    <w:rsid w:val="00EA305C"/>
    <w:rsid w:val="00ED1605"/>
    <w:rsid w:val="00F144C1"/>
    <w:rsid w:val="00F15BD2"/>
    <w:rsid w:val="00F20A7D"/>
    <w:rsid w:val="00F575AB"/>
    <w:rsid w:val="00F63455"/>
    <w:rsid w:val="00F8250F"/>
    <w:rsid w:val="00FB3564"/>
    <w:rsid w:val="00FE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EE769"/>
  <w15:chartTrackingRefBased/>
  <w15:docId w15:val="{2E232B7A-9605-46C1-A5CA-3E065A9D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7783"/>
    <w:pPr>
      <w:keepNext/>
      <w:spacing w:after="0" w:line="240" w:lineRule="auto"/>
      <w:jc w:val="right"/>
      <w:outlineLvl w:val="0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26419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C26419"/>
    <w:pPr>
      <w:suppressLineNumbers/>
    </w:pPr>
  </w:style>
  <w:style w:type="character" w:styleId="Hipercze">
    <w:name w:val="Hyperlink"/>
    <w:uiPriority w:val="99"/>
    <w:rsid w:val="00C2641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26419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2A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82AE2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rsid w:val="0066402F"/>
    <w:pPr>
      <w:tabs>
        <w:tab w:val="center" w:pos="4536"/>
        <w:tab w:val="right" w:pos="9072"/>
      </w:tabs>
      <w:suppressAutoHyphens/>
      <w:spacing w:after="0" w:line="240" w:lineRule="auto"/>
    </w:pPr>
    <w:rPr>
      <w:rFonts w:cs="Calibri"/>
      <w:lang w:eastAsia="ar-SA"/>
    </w:rPr>
  </w:style>
  <w:style w:type="character" w:customStyle="1" w:styleId="NagwekZnak">
    <w:name w:val="Nagłówek Znak"/>
    <w:link w:val="Nagwek"/>
    <w:rsid w:val="0066402F"/>
    <w:rPr>
      <w:rFonts w:cs="Calibri"/>
      <w:sz w:val="22"/>
      <w:szCs w:val="22"/>
      <w:lang w:eastAsia="ar-SA"/>
    </w:rPr>
  </w:style>
  <w:style w:type="character" w:styleId="Pogrubienie">
    <w:name w:val="Strong"/>
    <w:uiPriority w:val="22"/>
    <w:qFormat/>
    <w:rsid w:val="0066402F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6640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6402F"/>
    <w:rPr>
      <w:sz w:val="22"/>
      <w:szCs w:val="22"/>
      <w:lang w:eastAsia="en-US"/>
    </w:rPr>
  </w:style>
  <w:style w:type="character" w:customStyle="1" w:styleId="Nagwek1Znak">
    <w:name w:val="Nagłówek 1 Znak"/>
    <w:link w:val="Nagwek1"/>
    <w:rsid w:val="00997783"/>
    <w:rPr>
      <w:rFonts w:ascii="Arial" w:eastAsia="Times New Roman" w:hAnsi="Arial" w:cs="Arial"/>
      <w:b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ED1605"/>
    <w:pPr>
      <w:suppressAutoHyphens/>
      <w:spacing w:after="120" w:line="276" w:lineRule="auto"/>
    </w:pPr>
    <w:rPr>
      <w:rFonts w:cs="Calibri"/>
      <w:lang w:eastAsia="ar-SA"/>
    </w:rPr>
  </w:style>
  <w:style w:type="character" w:customStyle="1" w:styleId="TekstpodstawowyZnak">
    <w:name w:val="Tekst podstawowy Znak"/>
    <w:link w:val="Tekstpodstawowy"/>
    <w:rsid w:val="00ED1605"/>
    <w:rPr>
      <w:rFonts w:cs="Calibri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7F4F00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ar-SA"/>
    </w:rPr>
  </w:style>
  <w:style w:type="paragraph" w:styleId="Tytu">
    <w:name w:val="Title"/>
    <w:basedOn w:val="Normalny"/>
    <w:link w:val="TytuZnak"/>
    <w:qFormat/>
    <w:rsid w:val="008760C2"/>
    <w:pPr>
      <w:spacing w:after="0" w:line="240" w:lineRule="auto"/>
      <w:jc w:val="center"/>
    </w:pPr>
    <w:rPr>
      <w:rFonts w:ascii="Times New Roman" w:eastAsia="Times New Roman" w:hAnsi="Times New Roman"/>
      <w:b/>
      <w:sz w:val="32"/>
      <w:szCs w:val="20"/>
      <w:lang w:eastAsia="pl-PL"/>
    </w:rPr>
  </w:style>
  <w:style w:type="character" w:customStyle="1" w:styleId="TytuZnak">
    <w:name w:val="Tytuł Znak"/>
    <w:link w:val="Tytu"/>
    <w:rsid w:val="008760C2"/>
    <w:rPr>
      <w:rFonts w:ascii="Times New Roman" w:eastAsia="Times New Roman" w:hAnsi="Times New Roman"/>
      <w:b/>
      <w:sz w:val="32"/>
    </w:rPr>
  </w:style>
  <w:style w:type="character" w:styleId="Nierozpoznanawzmianka">
    <w:name w:val="Unresolved Mention"/>
    <w:uiPriority w:val="99"/>
    <w:semiHidden/>
    <w:unhideWhenUsed/>
    <w:rsid w:val="00781E22"/>
    <w:rPr>
      <w:color w:val="605E5C"/>
      <w:shd w:val="clear" w:color="auto" w:fill="E1DFDD"/>
    </w:rPr>
  </w:style>
  <w:style w:type="paragraph" w:customStyle="1" w:styleId="NormalnyArialNarrow">
    <w:name w:val="Normalny + Arial Narrow"/>
    <w:aliases w:val="Wyjustowany,Interlinia:  Wielokrotne 1,1 wrs"/>
    <w:basedOn w:val="Normalny"/>
    <w:rsid w:val="00F575AB"/>
    <w:pPr>
      <w:tabs>
        <w:tab w:val="num" w:pos="426"/>
      </w:tabs>
      <w:autoSpaceDE w:val="0"/>
      <w:autoSpaceDN w:val="0"/>
      <w:adjustRightInd w:val="0"/>
      <w:spacing w:after="0" w:line="264" w:lineRule="auto"/>
      <w:ind w:left="426" w:hanging="426"/>
      <w:jc w:val="both"/>
    </w:pPr>
    <w:rPr>
      <w:rFonts w:ascii="Arial Narrow" w:eastAsia="Times New Roman" w:hAnsi="Arial Narrow"/>
      <w:sz w:val="20"/>
      <w:szCs w:val="20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urzad@zmigrod.com.pl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zmigrod.ibip.wroc.pl/public/?id=223788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ika.sitek\Desktop\MPZP%20w%20trakcie\AGN.6722.7.2024%20mpzp%20Barkowo\op%20i%20uzg%2008.2026\AGN.6722.7.2024_UZG_OPI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AGN.6722.7.2024_UZG_OPIN</Template>
  <TotalTime>0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Links>
    <vt:vector size="12" baseType="variant">
      <vt:variant>
        <vt:i4>6160384</vt:i4>
      </vt:variant>
      <vt:variant>
        <vt:i4>3</vt:i4>
      </vt:variant>
      <vt:variant>
        <vt:i4>0</vt:i4>
      </vt:variant>
      <vt:variant>
        <vt:i4>5</vt:i4>
      </vt:variant>
      <vt:variant>
        <vt:lpwstr>http://zmigrod.ibip.wroc.pl/public/?id=223801</vt:lpwstr>
      </vt:variant>
      <vt:variant>
        <vt:lpwstr/>
      </vt:variant>
      <vt:variant>
        <vt:i4>7471123</vt:i4>
      </vt:variant>
      <vt:variant>
        <vt:i4>0</vt:i4>
      </vt:variant>
      <vt:variant>
        <vt:i4>0</vt:i4>
      </vt:variant>
      <vt:variant>
        <vt:i4>5</vt:i4>
      </vt:variant>
      <vt:variant>
        <vt:lpwstr>mailto:urzad@zmigrod.com.pl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Sitek</dc:creator>
  <cp:keywords/>
  <dc:description/>
  <cp:lastModifiedBy>Monika Sitek</cp:lastModifiedBy>
  <cp:revision>2</cp:revision>
  <cp:lastPrinted>2026-08-03T10:41:00Z</cp:lastPrinted>
  <dcterms:created xsi:type="dcterms:W3CDTF">2026-08-03T10:46:00Z</dcterms:created>
  <dcterms:modified xsi:type="dcterms:W3CDTF">2026-08-03T10:46:00Z</dcterms:modified>
</cp:coreProperties>
</file>